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5CA34" w14:textId="77777777" w:rsidR="00FE1899" w:rsidRDefault="00FE1899" w:rsidP="00FE1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George MASHAM</w:t>
      </w:r>
      <w:r>
        <w:rPr>
          <w:rFonts w:ascii="Times New Roman" w:hAnsi="Times New Roman" w:cs="Times New Roman"/>
          <w:sz w:val="24"/>
          <w:szCs w:val="24"/>
        </w:rPr>
        <w:t xml:space="preserve">      (fl.1467)</w:t>
      </w:r>
    </w:p>
    <w:p w14:paraId="376B17F7" w14:textId="13DE82A1" w:rsidR="00FE1899" w:rsidRDefault="00FE1899" w:rsidP="00FE1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2243EC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228327DD" w14:textId="77777777" w:rsidR="00FE1899" w:rsidRDefault="00FE1899" w:rsidP="00FE1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9D078E" w14:textId="77777777" w:rsidR="00FE1899" w:rsidRDefault="00FE1899" w:rsidP="00FE1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3783E3" w14:textId="77777777" w:rsidR="00FE1899" w:rsidRDefault="00FE1899" w:rsidP="00FE1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He became apprenticed to William Bromflete, cutler(q.v.).</w:t>
      </w:r>
    </w:p>
    <w:p w14:paraId="1FCB893D" w14:textId="77777777" w:rsidR="00FE1899" w:rsidRDefault="00FE1899" w:rsidP="00FE1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5E5CA09B" w14:textId="77777777" w:rsidR="00FE1899" w:rsidRDefault="00FE1899" w:rsidP="00FE1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8A4409" w14:textId="77777777" w:rsidR="00FE1899" w:rsidRDefault="00FE1899" w:rsidP="00FE1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BF3758" w14:textId="2D60CC10" w:rsidR="00BA00AB" w:rsidRPr="00EB3209" w:rsidRDefault="00FE1899" w:rsidP="00FE1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April 2022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E31E6" w14:textId="77777777" w:rsidR="004D7738" w:rsidRDefault="004D7738" w:rsidP="009139A6">
      <w:r>
        <w:separator/>
      </w:r>
    </w:p>
  </w:endnote>
  <w:endnote w:type="continuationSeparator" w:id="0">
    <w:p w14:paraId="4459329B" w14:textId="77777777" w:rsidR="004D7738" w:rsidRDefault="004D77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D5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1D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A52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A5170" w14:textId="77777777" w:rsidR="004D7738" w:rsidRDefault="004D7738" w:rsidP="009139A6">
      <w:r>
        <w:separator/>
      </w:r>
    </w:p>
  </w:footnote>
  <w:footnote w:type="continuationSeparator" w:id="0">
    <w:p w14:paraId="294960AE" w14:textId="77777777" w:rsidR="004D7738" w:rsidRDefault="004D77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01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033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CE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899"/>
    <w:rsid w:val="000666E0"/>
    <w:rsid w:val="002243EC"/>
    <w:rsid w:val="002510B7"/>
    <w:rsid w:val="004D773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E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D004E"/>
  <w15:chartTrackingRefBased/>
  <w15:docId w15:val="{5371878D-FAFF-46B7-B181-0C73C94B9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2022-04-26T09:43:00Z</dcterms:created>
  <dcterms:modified xsi:type="dcterms:W3CDTF">2023-03-10T12:46:00Z</dcterms:modified>
</cp:coreProperties>
</file>